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153" w:rsidRDefault="00341153" w:rsidP="003411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341153" w:rsidRDefault="00341153" w:rsidP="003411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153" w:rsidRDefault="00341153" w:rsidP="003411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153" w:rsidRDefault="00341153" w:rsidP="003411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Aylesbury,</w:t>
      </w:r>
    </w:p>
    <w:p w:rsidR="00341153" w:rsidRDefault="00341153" w:rsidP="003411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of the late Edward Courtenay, 3</w:t>
      </w:r>
      <w:r w:rsidRPr="00ED0B31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</w:t>
      </w:r>
    </w:p>
    <w:p w:rsidR="00341153" w:rsidRDefault="00341153" w:rsidP="003411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Devon(q.v.).</w:t>
      </w:r>
    </w:p>
    <w:p w:rsidR="00341153" w:rsidRDefault="00341153" w:rsidP="003411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21-346)</w:t>
      </w:r>
    </w:p>
    <w:p w:rsidR="00341153" w:rsidRDefault="00341153" w:rsidP="0034115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41153" w:rsidRDefault="00341153" w:rsidP="003411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153" w:rsidRPr="00ED0B31" w:rsidRDefault="00341153" w:rsidP="003411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2016</w:t>
      </w:r>
    </w:p>
    <w:p w:rsidR="006B2F86" w:rsidRPr="00341153" w:rsidRDefault="003411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411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153" w:rsidRDefault="00341153" w:rsidP="00E71FC3">
      <w:pPr>
        <w:spacing w:after="0" w:line="240" w:lineRule="auto"/>
      </w:pPr>
      <w:r>
        <w:separator/>
      </w:r>
    </w:p>
  </w:endnote>
  <w:endnote w:type="continuationSeparator" w:id="0">
    <w:p w:rsidR="00341153" w:rsidRDefault="003411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153" w:rsidRDefault="00341153" w:rsidP="00E71FC3">
      <w:pPr>
        <w:spacing w:after="0" w:line="240" w:lineRule="auto"/>
      </w:pPr>
      <w:r>
        <w:separator/>
      </w:r>
    </w:p>
  </w:footnote>
  <w:footnote w:type="continuationSeparator" w:id="0">
    <w:p w:rsidR="00341153" w:rsidRDefault="003411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153"/>
    <w:rsid w:val="0034115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0D38D"/>
  <w15:chartTrackingRefBased/>
  <w15:docId w15:val="{6F4F708E-0B39-4B2A-87E0-5766F0DB4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2016-04-06T21:11:00Z</dcterms:created>
  <dcterms:modified xsi:type="dcterms:W3CDTF">2016-04-06T21:11:00Z</dcterms:modified>
</cp:coreProperties>
</file>